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1E81C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RAYSON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7FE27247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71497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EDB601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Rayson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his wife, Alice(q.v.).</w:t>
      </w:r>
    </w:p>
    <w:p w14:paraId="2C6C1357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492EB551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EAD8F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50537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Feb.1428</w:t>
      </w:r>
      <w:r>
        <w:rPr>
          <w:rFonts w:ascii="Times New Roman" w:hAnsi="Times New Roman" w:cs="Times New Roman"/>
          <w:sz w:val="24"/>
          <w:szCs w:val="24"/>
        </w:rPr>
        <w:tab/>
        <w:t>She had a bequest in the Will of John White of Abbots Walden,</w:t>
      </w:r>
    </w:p>
    <w:p w14:paraId="6425E6A5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   (ibid.)</w:t>
      </w:r>
    </w:p>
    <w:p w14:paraId="1D0E35B7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2F64ED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3FC1D2" w14:textId="77777777" w:rsidR="003E4378" w:rsidRDefault="003E4378" w:rsidP="003E43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38EDAA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7F8B9" w14:textId="77777777" w:rsidR="003E4378" w:rsidRDefault="003E4378" w:rsidP="009139A6">
      <w:r>
        <w:separator/>
      </w:r>
    </w:p>
  </w:endnote>
  <w:endnote w:type="continuationSeparator" w:id="0">
    <w:p w14:paraId="5127E264" w14:textId="77777777" w:rsidR="003E4378" w:rsidRDefault="003E43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60B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EC9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EBF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05EBB" w14:textId="77777777" w:rsidR="003E4378" w:rsidRDefault="003E4378" w:rsidP="009139A6">
      <w:r>
        <w:separator/>
      </w:r>
    </w:p>
  </w:footnote>
  <w:footnote w:type="continuationSeparator" w:id="0">
    <w:p w14:paraId="1B06814D" w14:textId="77777777" w:rsidR="003E4378" w:rsidRDefault="003E43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F7C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20C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B0E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378"/>
    <w:rsid w:val="000666E0"/>
    <w:rsid w:val="002510B7"/>
    <w:rsid w:val="003E437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FB7A8"/>
  <w15:chartTrackingRefBased/>
  <w15:docId w15:val="{2D68402E-CAF4-405D-BA23-9DF88C80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2021-04-16T19:34:00Z</dcterms:created>
  <dcterms:modified xsi:type="dcterms:W3CDTF">2021-04-16T19:35:00Z</dcterms:modified>
</cp:coreProperties>
</file>